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7CD" w:rsidRPr="00513FE6" w:rsidRDefault="00EC17C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7CD" w:rsidRPr="00513FE6" w:rsidRDefault="00EC17C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C17CD" w:rsidRPr="00513FE6" w:rsidRDefault="00EC17C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C17CD" w:rsidRPr="00513FE6" w:rsidRDefault="00EC17C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C17CD" w:rsidRDefault="00EC17C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C17CD" w:rsidRPr="00E40E79" w:rsidRDefault="00EC17C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EC17CD" w:rsidRPr="00513FE6" w:rsidRDefault="00EC17C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2850</w:t>
      </w:r>
    </w:p>
    <w:p w:rsidR="00EC17CD" w:rsidRPr="003C0768" w:rsidRDefault="00EC17C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C17CD" w:rsidRPr="00E40E79" w:rsidRDefault="00EC17CD" w:rsidP="00B05BA8">
      <w:pPr>
        <w:rPr>
          <w:rFonts w:ascii="Century" w:hAnsi="Century"/>
          <w:sz w:val="18"/>
          <w:szCs w:val="26"/>
          <w:lang w:val="uk-UA"/>
        </w:rPr>
      </w:pPr>
    </w:p>
    <w:p w:rsidR="00EC17CD" w:rsidRPr="003C0768" w:rsidRDefault="00EC17C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C17CD" w:rsidRPr="00E40E79" w:rsidRDefault="00EC17CD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EC17CD" w:rsidRPr="003C0768" w:rsidRDefault="00EC17C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Стельмаху Петру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C17CD" w:rsidRPr="003C0768" w:rsidRDefault="00EC17C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C17CD" w:rsidRDefault="00EC17CD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EC17CD" w:rsidRPr="007C76DF" w:rsidRDefault="00EC17C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C17CD" w:rsidRPr="003C0768" w:rsidRDefault="00EC17C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C17CD" w:rsidRPr="003C0768" w:rsidRDefault="00EC17C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EC17CD" w:rsidRDefault="00EC17C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C17CD" w:rsidRPr="003C0768" w:rsidRDefault="00EC17C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C17CD" w:rsidRDefault="00EC17CD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EC17CD" w:rsidSect="00EC17CD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C17CD" w:rsidRPr="003C0768" w:rsidRDefault="00EC17C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C17CD" w:rsidRPr="003C0768" w:rsidSect="00EC17CD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EC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A630CD7-B828-4F84-B2CA-1ADB1162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2290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